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49CA62B5"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w:t>
      </w:r>
      <w:r w:rsidR="0065507E">
        <w:rPr>
          <w:b/>
          <w:i/>
          <w:noProof/>
          <w:sz w:val="28"/>
        </w:rPr>
        <w:t>203</w:t>
      </w:r>
      <w:r w:rsidR="0065507E">
        <w:rPr>
          <w:b/>
          <w:i/>
          <w:noProof/>
          <w:sz w:val="28"/>
        </w:rPr>
        <w:t>398</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17FCF74" w:rsidR="001E41F3" w:rsidRPr="00410371" w:rsidRDefault="003644A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0331</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9DB769F" w:rsidR="001E41F3" w:rsidRPr="00410371" w:rsidRDefault="00547AEC"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29DD0C8" w:rsidR="001E41F3" w:rsidRPr="00410371" w:rsidRDefault="00372EE6">
            <w:pPr>
              <w:pStyle w:val="CRCoverPage"/>
              <w:spacing w:after="0"/>
              <w:jc w:val="center"/>
              <w:rPr>
                <w:noProof/>
                <w:sz w:val="28"/>
              </w:rPr>
            </w:pPr>
            <w:r>
              <w:rPr>
                <w:b/>
                <w:noProof/>
                <w:sz w:val="28"/>
              </w:rPr>
              <w:t>13.0</w:t>
            </w:r>
            <w:r w:rsidR="0088769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34038A4" w:rsidR="001E41F3" w:rsidRDefault="003371C5">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A32F7C8" w:rsidR="001E41F3" w:rsidRDefault="00CD0A30">
            <w:pPr>
              <w:pStyle w:val="CRCoverPage"/>
              <w:spacing w:after="0"/>
              <w:ind w:left="100"/>
              <w:rPr>
                <w:noProof/>
              </w:rPr>
            </w:pPr>
            <w:r>
              <w:rPr>
                <w:noProof/>
              </w:rPr>
              <w:t>TEI</w:t>
            </w:r>
            <w:bookmarkStart w:id="1" w:name="_GoBack"/>
            <w:r w:rsidR="00DB0C04">
              <w:rPr>
                <w:noProof/>
              </w:rPr>
              <w:t>12</w:t>
            </w:r>
            <w:bookmarkEnd w:id="1"/>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080A076" w:rsidR="001E41F3" w:rsidRPr="00FD30A2" w:rsidRDefault="00FD30A2" w:rsidP="00D24991">
            <w:pPr>
              <w:pStyle w:val="CRCoverPage"/>
              <w:spacing w:after="0"/>
              <w:ind w:left="100" w:right="-609"/>
              <w:rPr>
                <w:b/>
                <w:noProof/>
              </w:rPr>
            </w:pPr>
            <w:r>
              <w:rPr>
                <w:b/>
                <w:noProof/>
              </w:rPr>
              <w:t>A</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7A4D219B" w:rsidR="001E41F3" w:rsidRDefault="006B2BE6">
            <w:pPr>
              <w:pStyle w:val="CRCoverPage"/>
              <w:spacing w:after="0"/>
              <w:ind w:left="100"/>
              <w:rPr>
                <w:noProof/>
              </w:rPr>
            </w:pPr>
            <w:r>
              <w:rPr>
                <w:rFonts w:hint="eastAsia"/>
                <w:noProof/>
                <w:lang w:eastAsia="zh-CN"/>
              </w:rPr>
              <w:t>Rel-1</w:t>
            </w:r>
            <w:r w:rsidR="00372EE6">
              <w:rPr>
                <w:noProof/>
                <w:lang w:eastAsia="zh-CN"/>
              </w:rPr>
              <w:t>3</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7C75AF2" w:rsidR="001E41F3" w:rsidRDefault="009F7469">
            <w:pPr>
              <w:pStyle w:val="CRCoverPage"/>
              <w:spacing w:after="0"/>
              <w:ind w:left="100"/>
              <w:rPr>
                <w:noProof/>
              </w:rPr>
            </w:pPr>
            <w:r>
              <w:rPr>
                <w:noProof/>
                <w:lang w:eastAsia="zh-CN"/>
              </w:rPr>
              <w:t>The trace and MDT work for Rel</w:t>
            </w:r>
            <w:r>
              <w:rPr>
                <w:rFonts w:hint="eastAsia"/>
                <w:noProof/>
                <w:lang w:eastAsia="zh-CN"/>
              </w:rPr>
              <w:t>-</w:t>
            </w:r>
            <w:r w:rsidR="00372EE6">
              <w:rPr>
                <w:noProof/>
                <w:lang w:eastAsia="zh-CN"/>
              </w:rPr>
              <w:t>13</w:t>
            </w:r>
            <w:r>
              <w:rPr>
                <w:noProof/>
                <w:lang w:eastAsia="zh-CN"/>
              </w:rPr>
              <w:t xml:space="preserve">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381.95pt" o:ole="">
            <v:imagedata r:id="rId13" o:title=""/>
          </v:shape>
          <o:OLEObject Type="Embed" ProgID="Visio.Drawing.6" ShapeID="_x0000_i1025" DrawAspect="Content" ObjectID="_1652696768"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75pt;height:549.8pt" o:ole="">
            <v:imagedata r:id="rId15" o:title=""/>
          </v:shape>
          <o:OLEObject Type="Embed" ProgID="Visio.Drawing.6" ShapeID="_x0000_i1026" DrawAspect="Content" ObjectID="_1652696769"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65pt;height:380.4pt" o:ole="">
            <v:imagedata r:id="rId17" o:title=""/>
          </v:shape>
          <o:OLEObject Type="Embed" ProgID="Visio.Drawing.6" ShapeID="_x0000_i1027" DrawAspect="Content" ObjectID="_1652696770"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5pt;height:280.3pt" o:ole="">
            <v:imagedata r:id="rId19" o:title=""/>
          </v:shape>
          <o:OLEObject Type="Embed" ProgID="Visio.Drawing.6" ShapeID="_x0000_i1028" DrawAspect="Content" ObjectID="_1652696771"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85E57" w14:textId="77777777" w:rsidR="003340CD" w:rsidRDefault="003340CD">
      <w:r>
        <w:separator/>
      </w:r>
    </w:p>
  </w:endnote>
  <w:endnote w:type="continuationSeparator" w:id="0">
    <w:p w14:paraId="5F595BCA" w14:textId="77777777" w:rsidR="003340CD" w:rsidRDefault="0033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36636" w14:textId="77777777" w:rsidR="003340CD" w:rsidRDefault="003340CD">
      <w:r>
        <w:separator/>
      </w:r>
    </w:p>
  </w:footnote>
  <w:footnote w:type="continuationSeparator" w:id="0">
    <w:p w14:paraId="24B3FC08" w14:textId="77777777" w:rsidR="003340CD" w:rsidRDefault="00334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36754"/>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340CD"/>
    <w:rsid w:val="003371C5"/>
    <w:rsid w:val="003609EF"/>
    <w:rsid w:val="0036231A"/>
    <w:rsid w:val="003644A4"/>
    <w:rsid w:val="00371525"/>
    <w:rsid w:val="00372EE6"/>
    <w:rsid w:val="00374DD4"/>
    <w:rsid w:val="003D786C"/>
    <w:rsid w:val="003E1A36"/>
    <w:rsid w:val="00410371"/>
    <w:rsid w:val="004242F1"/>
    <w:rsid w:val="00451D32"/>
    <w:rsid w:val="004B201E"/>
    <w:rsid w:val="004B75B7"/>
    <w:rsid w:val="004D7295"/>
    <w:rsid w:val="0051580D"/>
    <w:rsid w:val="00547111"/>
    <w:rsid w:val="00547AEC"/>
    <w:rsid w:val="00592D74"/>
    <w:rsid w:val="005A7C1E"/>
    <w:rsid w:val="005E2C44"/>
    <w:rsid w:val="005F2FC3"/>
    <w:rsid w:val="00621188"/>
    <w:rsid w:val="006257ED"/>
    <w:rsid w:val="0065507E"/>
    <w:rsid w:val="00695808"/>
    <w:rsid w:val="006B2BE6"/>
    <w:rsid w:val="006B46FB"/>
    <w:rsid w:val="006E21FB"/>
    <w:rsid w:val="00760AE2"/>
    <w:rsid w:val="00781221"/>
    <w:rsid w:val="00792342"/>
    <w:rsid w:val="007977A8"/>
    <w:rsid w:val="007B512A"/>
    <w:rsid w:val="007C2097"/>
    <w:rsid w:val="007D6A07"/>
    <w:rsid w:val="007F0C5B"/>
    <w:rsid w:val="007F7259"/>
    <w:rsid w:val="008040A8"/>
    <w:rsid w:val="008279FA"/>
    <w:rsid w:val="008626E7"/>
    <w:rsid w:val="00870EE7"/>
    <w:rsid w:val="008734EA"/>
    <w:rsid w:val="008863B9"/>
    <w:rsid w:val="00887691"/>
    <w:rsid w:val="00887697"/>
    <w:rsid w:val="008A45A6"/>
    <w:rsid w:val="008F686C"/>
    <w:rsid w:val="009148DE"/>
    <w:rsid w:val="00941E30"/>
    <w:rsid w:val="009777D9"/>
    <w:rsid w:val="00991B88"/>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4FF5"/>
    <w:rsid w:val="00B10B5D"/>
    <w:rsid w:val="00B258BB"/>
    <w:rsid w:val="00B62AC8"/>
    <w:rsid w:val="00B67B97"/>
    <w:rsid w:val="00B968C8"/>
    <w:rsid w:val="00BA3EC5"/>
    <w:rsid w:val="00BA51D9"/>
    <w:rsid w:val="00BB5DFC"/>
    <w:rsid w:val="00BD279D"/>
    <w:rsid w:val="00BD6BB8"/>
    <w:rsid w:val="00C66BA2"/>
    <w:rsid w:val="00C95985"/>
    <w:rsid w:val="00CC5026"/>
    <w:rsid w:val="00CC68D0"/>
    <w:rsid w:val="00CD0A30"/>
    <w:rsid w:val="00CD6CDD"/>
    <w:rsid w:val="00D03F9A"/>
    <w:rsid w:val="00D06D51"/>
    <w:rsid w:val="00D24991"/>
    <w:rsid w:val="00D311A7"/>
    <w:rsid w:val="00D50255"/>
    <w:rsid w:val="00D644A5"/>
    <w:rsid w:val="00D66520"/>
    <w:rsid w:val="00DB0C04"/>
    <w:rsid w:val="00DE34CF"/>
    <w:rsid w:val="00E017A9"/>
    <w:rsid w:val="00E13F3D"/>
    <w:rsid w:val="00E34898"/>
    <w:rsid w:val="00E80A29"/>
    <w:rsid w:val="00EB09B7"/>
    <w:rsid w:val="00EE7D7C"/>
    <w:rsid w:val="00F25D98"/>
    <w:rsid w:val="00F300FB"/>
    <w:rsid w:val="00F92F62"/>
    <w:rsid w:val="00FB6386"/>
    <w:rsid w:val="00FD30A2"/>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45CB9-26B1-4674-ADFC-2D42280A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Huawei_d4</cp:lastModifiedBy>
  <cp:revision>10</cp:revision>
  <cp:lastPrinted>1899-12-31T23:00:00Z</cp:lastPrinted>
  <dcterms:created xsi:type="dcterms:W3CDTF">2020-05-09T06:53:00Z</dcterms:created>
  <dcterms:modified xsi:type="dcterms:W3CDTF">2020-06-03T05:37:00Z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(3)zJ8GB/w2Be6r9FFyKCOIhfOALDl8r6Vq8vRJPcl5Q0naE02nbFNn5Xjkp25J9TUAPcbFAwh/
yZjlsay1W/qnMDGVQlkMlWxlYZiMWuHqQzWLlQqQwgXzCrpD9u35y5bMsb0W7GFAK0fonHpQ
F8rpdftRkPJJE/s012y8+aN2OWjrQrBa5ag/XZxkXMhtwxXPlKgqX+g/aC6Nf0wXxamtkO9R
bLfm9isjZmZzz1ErFk</vt:lpwstr>
  </property>
  <property fmtid="{D5CDD505-2E9C-101B-9397-08002B2CF9AE}" pid="22" name="_2015_ms_pID_7253431">
    <vt:lpwstr>kbufZ67HrGvGnImsPiu1P11bu+q++/L0BzwA7sAy5XGLmsM6YFJT0d
SBd66hCzGVLLScS5vBwXU2OtV+TuI1cVs4LpL/0CF6qidyeISyW4FJEFl5IXpIIkENoXpY06
sOSUsF/YNOFDRd/G9l5x3tZC4VAVHglkTxzwgiyzMxgr3V5G1e+SLAsgDxG1+OkYf0HriZay
DVwUwgbPvQAKvgkvLvlFxJ3MMOvnxGczeerU</vt:lpwstr>
  </property>
  <property fmtid="{D5CDD505-2E9C-101B-9397-08002B2CF9AE}" pid="23" name="_2015_ms_pID_7253432">
    <vt:lpwstr>X80zljI0vFLvhdDqEFk+Mn0=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1591059636</vt:lpwstr>
  </property>
</Properties>
</file>